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bookmarkStart w:id="0" w:name="_GoBack"/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bookmarkEnd w:id="0"/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A220D" w:rsidRPr="007372F2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425925323" w:edGrp="everyone"/>
        <w:tc>
          <w:tcPr>
            <w:tcW w:w="3306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425925323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9079D1" w:rsidRPr="00B1604C" w:rsidRDefault="000602E9" w:rsidP="002E6A77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IZDELAVO, IMPLEMENTACIJO IN VZDRŽEVANJE INFORMACIJSKEGA SISTEMA ZA ZBIRANJE, OBDELAVO, ANALITIKO, POROČANJE IN PRIKAZ PODATKOV O ELEKTRONSKIH KOMUNIKACIJAH IN POŠTNIH STORITVAH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186084112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60841120"/>
          </w:p>
        </w:tc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83620029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36200292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1302347351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02347351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114191662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41916627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79550283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95502830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55615177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56151778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82433393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4333932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73401678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34016786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22676021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6760214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1279271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792714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144280319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42803197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358320380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58320380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519448028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19448028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315339761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15339761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466718559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66718559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1316624343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16624343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68520905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5209054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1196588242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96588242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347556395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47556395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125608911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56089114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1178040426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78040426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484810709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84810709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714117663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14117663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428496314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28496314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839233581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39233581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F22" w:rsidRDefault="00572F22" w:rsidP="00184F9B">
      <w:r>
        <w:separator/>
      </w:r>
    </w:p>
  </w:endnote>
  <w:endnote w:type="continuationSeparator" w:id="0">
    <w:p w:rsidR="00572F22" w:rsidRDefault="00572F22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6B4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6B4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6B4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6B4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F22" w:rsidRDefault="00572F22" w:rsidP="00184F9B">
      <w:r>
        <w:separator/>
      </w:r>
    </w:p>
  </w:footnote>
  <w:footnote w:type="continuationSeparator" w:id="0">
    <w:p w:rsidR="00572F22" w:rsidRDefault="00572F22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9dT2/hNC3LZ3hHSvru+32Z22WpInOtwE8cHWw8tYQCVqbciEKVZLWQ96Pp0xT+yNIR6XjUTdDfodwnMlv7UhDA==" w:salt="eMjXXfoQjmui7bqjkDQnp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02E9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014"/>
    <w:rsid w:val="00095446"/>
    <w:rsid w:val="00096860"/>
    <w:rsid w:val="000A7836"/>
    <w:rsid w:val="000A7EDE"/>
    <w:rsid w:val="000B0E07"/>
    <w:rsid w:val="000B131C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3275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712"/>
    <w:rsid w:val="002A4C03"/>
    <w:rsid w:val="002A4E8C"/>
    <w:rsid w:val="002A5B2C"/>
    <w:rsid w:val="002A5D42"/>
    <w:rsid w:val="002B55C8"/>
    <w:rsid w:val="002B6D9E"/>
    <w:rsid w:val="002B77B8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7D4D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2F22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220D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856B7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35DF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4B8F"/>
    <w:rsid w:val="009561DD"/>
    <w:rsid w:val="00957346"/>
    <w:rsid w:val="0096153F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24C"/>
    <w:rsid w:val="00A50985"/>
    <w:rsid w:val="00A515C9"/>
    <w:rsid w:val="00A5191A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6C67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46C"/>
    <w:rsid w:val="00C5388F"/>
    <w:rsid w:val="00C55769"/>
    <w:rsid w:val="00C6077A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0B3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76B44"/>
    <w:rsid w:val="00E84519"/>
    <w:rsid w:val="00E90BC6"/>
    <w:rsid w:val="00E91528"/>
    <w:rsid w:val="00E94133"/>
    <w:rsid w:val="00E9442B"/>
    <w:rsid w:val="00E9588B"/>
    <w:rsid w:val="00E95898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0A75-8BDB-490A-974B-53DE2212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6</TotalTime>
  <Pages>3</Pages>
  <Words>487</Words>
  <Characters>2778</Characters>
  <Application>Microsoft Office Word</Application>
  <DocSecurity>8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15</cp:revision>
  <cp:lastPrinted>2018-04-25T10:53:00Z</cp:lastPrinted>
  <dcterms:created xsi:type="dcterms:W3CDTF">2018-09-13T09:41:00Z</dcterms:created>
  <dcterms:modified xsi:type="dcterms:W3CDTF">2020-09-02T10:39:00Z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